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A426E1" w:rsidRPr="00CB7DCE" w:rsidRDefault="00A426E1" w:rsidP="007719B2">
      <w:pPr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к проекту постановления администрации города Благовещенска</w:t>
      </w:r>
    </w:p>
    <w:p w:rsidR="00A426E1" w:rsidRDefault="00A426E1" w:rsidP="00576DBF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7719B2">
        <w:rPr>
          <w:rFonts w:eastAsia="Times New Roman"/>
          <w:sz w:val="28"/>
          <w:szCs w:val="28"/>
          <w:lang w:eastAsia="ru-RU"/>
        </w:rPr>
        <w:t>«</w:t>
      </w:r>
      <w:r w:rsidRPr="00A14541">
        <w:rPr>
          <w:rFonts w:eastAsia="Times New Roman"/>
          <w:sz w:val="28"/>
          <w:szCs w:val="28"/>
          <w:lang w:eastAsia="ru-RU"/>
        </w:rPr>
        <w:t xml:space="preserve">О </w:t>
      </w:r>
      <w:r w:rsidRPr="00576DBF">
        <w:rPr>
          <w:rFonts w:eastAsia="Times New Roman"/>
          <w:sz w:val="28"/>
          <w:szCs w:val="28"/>
          <w:lang w:eastAsia="ru-RU"/>
        </w:rPr>
        <w:t>предоставлении разрешения на условно разрешённый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576DBF">
        <w:rPr>
          <w:rFonts w:eastAsia="Times New Roman"/>
          <w:sz w:val="28"/>
          <w:szCs w:val="28"/>
          <w:lang w:eastAsia="ru-RU"/>
        </w:rPr>
        <w:t>вид использования земельного участка</w:t>
      </w:r>
      <w:r>
        <w:rPr>
          <w:rFonts w:eastAsia="Times New Roman"/>
          <w:sz w:val="28"/>
          <w:szCs w:val="28"/>
          <w:lang w:eastAsia="ru-RU"/>
        </w:rPr>
        <w:t xml:space="preserve"> с кадастровым номером 28:01:020003:104</w:t>
      </w:r>
      <w:r w:rsidRPr="00576DBF">
        <w:rPr>
          <w:rFonts w:eastAsia="Times New Roman"/>
          <w:sz w:val="28"/>
          <w:szCs w:val="28"/>
          <w:lang w:eastAsia="ru-RU"/>
        </w:rPr>
        <w:t xml:space="preserve">, </w:t>
      </w:r>
    </w:p>
    <w:p w:rsidR="00A426E1" w:rsidRPr="00394569" w:rsidRDefault="00A426E1" w:rsidP="00576DBF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расположенного</w:t>
      </w:r>
      <w:r w:rsidRPr="00576DBF">
        <w:rPr>
          <w:rFonts w:eastAsia="Times New Roman"/>
          <w:sz w:val="28"/>
          <w:szCs w:val="28"/>
          <w:lang w:eastAsia="ru-RU"/>
        </w:rPr>
        <w:t xml:space="preserve"> в квартале </w:t>
      </w:r>
      <w:r>
        <w:rPr>
          <w:rFonts w:eastAsia="Times New Roman"/>
          <w:sz w:val="28"/>
          <w:szCs w:val="28"/>
          <w:lang w:eastAsia="ru-RU"/>
        </w:rPr>
        <w:t>492</w:t>
      </w:r>
      <w:r w:rsidRPr="00576DBF">
        <w:rPr>
          <w:rFonts w:eastAsia="Times New Roman"/>
          <w:sz w:val="28"/>
          <w:szCs w:val="28"/>
          <w:lang w:eastAsia="ru-RU"/>
        </w:rPr>
        <w:t xml:space="preserve"> города Благовещенска</w:t>
      </w:r>
      <w:r w:rsidRPr="007719B2">
        <w:rPr>
          <w:rFonts w:eastAsia="Times New Roman"/>
          <w:sz w:val="28"/>
          <w:szCs w:val="28"/>
          <w:lang w:eastAsia="ru-RU"/>
        </w:rPr>
        <w:t>»</w:t>
      </w:r>
    </w:p>
    <w:p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243pt;margin-top:195pt;width:38.85pt;height:276.05pt;flip:x 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">
            <v:stroke endarrow="open"/>
          </v:shape>
        </w:pict>
      </w:r>
      <w:r w:rsidRPr="009A59C8">
        <w:rPr>
          <w:rFonts w:eastAsia="Times New Roman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25pt;height:437.25pt">
            <v:imagedata r:id="rId6" o:title=""/>
          </v:shape>
        </w:pict>
      </w:r>
    </w:p>
    <w:p w:rsidR="00A426E1" w:rsidRDefault="00A426E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A426E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Look w:val="00A0"/>
      </w:tblPr>
      <w:tblGrid>
        <w:gridCol w:w="10173"/>
      </w:tblGrid>
      <w:tr w:rsidR="00A426E1" w:rsidTr="00EE2715">
        <w:tc>
          <w:tcPr>
            <w:tcW w:w="10173" w:type="dxa"/>
          </w:tcPr>
          <w:p w:rsidR="00A426E1" w:rsidRPr="00EE2715" w:rsidRDefault="00A426E1" w:rsidP="00EE2715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EE2715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земельный участок </w:t>
            </w:r>
            <w:r>
              <w:rPr>
                <w:rFonts w:eastAsia="Times New Roman"/>
                <w:sz w:val="28"/>
                <w:szCs w:val="28"/>
                <w:u w:val="single"/>
                <w:lang w:eastAsia="ru-RU"/>
              </w:rPr>
              <w:t>с кадастровым номером 28:01:020003:104</w:t>
            </w:r>
          </w:p>
        </w:tc>
      </w:tr>
    </w:tbl>
    <w:p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7"/>
      <w:headerReference w:type="default" r:id="rId8"/>
      <w:headerReference w:type="first" r:id="rId9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6E1" w:rsidRDefault="00A426E1">
      <w:r>
        <w:separator/>
      </w:r>
    </w:p>
  </w:endnote>
  <w:endnote w:type="continuationSeparator" w:id="1">
    <w:p w:rsidR="00A426E1" w:rsidRDefault="00A426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6E1" w:rsidRDefault="00A426E1">
      <w:r>
        <w:separator/>
      </w:r>
    </w:p>
  </w:footnote>
  <w:footnote w:type="continuationSeparator" w:id="1">
    <w:p w:rsidR="00A426E1" w:rsidRDefault="00A426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E1" w:rsidRDefault="00A426E1" w:rsidP="0049491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26E1" w:rsidRDefault="00A426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E1" w:rsidRDefault="00A426E1" w:rsidP="0049491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426E1" w:rsidRDefault="00A426E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E1" w:rsidRPr="00F75FF5" w:rsidRDefault="00A426E1" w:rsidP="00F75FF5">
    <w:pPr>
      <w:pStyle w:val="Header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426E1" w:rsidRPr="00F75FF5" w:rsidRDefault="00A426E1" w:rsidP="00F75FF5">
    <w:pPr>
      <w:pStyle w:val="Header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426E1" w:rsidRPr="00F75FF5" w:rsidRDefault="00A426E1" w:rsidP="00F75FF5">
    <w:pPr>
      <w:pStyle w:val="Header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1174"/>
    <w:rsid w:val="0005546E"/>
    <w:rsid w:val="000A4646"/>
    <w:rsid w:val="000C102C"/>
    <w:rsid w:val="000E3804"/>
    <w:rsid w:val="000E4C18"/>
    <w:rsid w:val="000F0BEB"/>
    <w:rsid w:val="001209A4"/>
    <w:rsid w:val="00123E7F"/>
    <w:rsid w:val="001539FE"/>
    <w:rsid w:val="00171212"/>
    <w:rsid w:val="001C0E1A"/>
    <w:rsid w:val="00201F53"/>
    <w:rsid w:val="0020597A"/>
    <w:rsid w:val="00270F01"/>
    <w:rsid w:val="002767F1"/>
    <w:rsid w:val="002A61EE"/>
    <w:rsid w:val="002D642B"/>
    <w:rsid w:val="002F1174"/>
    <w:rsid w:val="0035665F"/>
    <w:rsid w:val="003611C4"/>
    <w:rsid w:val="003632BB"/>
    <w:rsid w:val="00392DCE"/>
    <w:rsid w:val="00394569"/>
    <w:rsid w:val="003C5E64"/>
    <w:rsid w:val="003C65C0"/>
    <w:rsid w:val="003D4774"/>
    <w:rsid w:val="003E7818"/>
    <w:rsid w:val="004635CB"/>
    <w:rsid w:val="00494912"/>
    <w:rsid w:val="005239EE"/>
    <w:rsid w:val="00545186"/>
    <w:rsid w:val="00550E51"/>
    <w:rsid w:val="0055355A"/>
    <w:rsid w:val="00576DBF"/>
    <w:rsid w:val="005E3058"/>
    <w:rsid w:val="005E5492"/>
    <w:rsid w:val="00625CD9"/>
    <w:rsid w:val="007123B6"/>
    <w:rsid w:val="007719B2"/>
    <w:rsid w:val="007C7713"/>
    <w:rsid w:val="008075AC"/>
    <w:rsid w:val="0086533F"/>
    <w:rsid w:val="00871956"/>
    <w:rsid w:val="008E2D72"/>
    <w:rsid w:val="00927DBE"/>
    <w:rsid w:val="009352CA"/>
    <w:rsid w:val="00953696"/>
    <w:rsid w:val="009A59C8"/>
    <w:rsid w:val="00A14541"/>
    <w:rsid w:val="00A426E1"/>
    <w:rsid w:val="00A7394C"/>
    <w:rsid w:val="00B05628"/>
    <w:rsid w:val="00B104F2"/>
    <w:rsid w:val="00B84357"/>
    <w:rsid w:val="00BE3667"/>
    <w:rsid w:val="00C00E22"/>
    <w:rsid w:val="00C52A40"/>
    <w:rsid w:val="00CB7DCE"/>
    <w:rsid w:val="00CF4D26"/>
    <w:rsid w:val="00D14E28"/>
    <w:rsid w:val="00D22565"/>
    <w:rsid w:val="00D75779"/>
    <w:rsid w:val="00D83898"/>
    <w:rsid w:val="00D9006B"/>
    <w:rsid w:val="00DB6A84"/>
    <w:rsid w:val="00DC2356"/>
    <w:rsid w:val="00E51FA6"/>
    <w:rsid w:val="00E8531F"/>
    <w:rsid w:val="00EA728C"/>
    <w:rsid w:val="00EE2299"/>
    <w:rsid w:val="00EE2715"/>
    <w:rsid w:val="00EE2949"/>
    <w:rsid w:val="00EE6B05"/>
    <w:rsid w:val="00F22661"/>
    <w:rsid w:val="00F23EB6"/>
    <w:rsid w:val="00F37E9A"/>
    <w:rsid w:val="00F75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PageNumber">
    <w:name w:val="page number"/>
    <w:basedOn w:val="DefaultParagraphFont"/>
    <w:uiPriority w:val="99"/>
    <w:rsid w:val="00EE229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Footer">
    <w:name w:val="footer"/>
    <w:basedOn w:val="Normal"/>
    <w:link w:val="FooterChar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99"/>
    <w:rsid w:val="00A145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264</TotalTime>
  <Pages>1</Pages>
  <Words>47</Words>
  <Characters>271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RiybakovMS</cp:lastModifiedBy>
  <cp:revision>59</cp:revision>
  <cp:lastPrinted>2022-10-17T01:56:00Z</cp:lastPrinted>
  <dcterms:created xsi:type="dcterms:W3CDTF">2019-01-23T06:20:00Z</dcterms:created>
  <dcterms:modified xsi:type="dcterms:W3CDTF">2024-05-23T02:44:00Z</dcterms:modified>
</cp:coreProperties>
</file>